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58DBF0E4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C1837">
        <w:rPr>
          <w:b/>
          <w:noProof/>
          <w:sz w:val="24"/>
        </w:rPr>
        <w:t>6462</w:t>
      </w:r>
      <w:bookmarkStart w:id="1" w:name="_GoBack"/>
      <w:bookmarkEnd w:id="1"/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4A77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73BE">
                <w:rPr>
                  <w:b/>
                  <w:noProof/>
                  <w:sz w:val="28"/>
                </w:rPr>
                <w:t>24.</w:t>
              </w:r>
              <w:r w:rsidR="00D7226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5B5DB" w:rsidR="001E41F3" w:rsidRPr="00410371" w:rsidRDefault="004A77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1837">
                <w:rPr>
                  <w:b/>
                  <w:noProof/>
                  <w:sz w:val="28"/>
                </w:rPr>
                <w:t>6701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F568F" w:rsidR="001E41F3" w:rsidRPr="00410371" w:rsidRDefault="004A7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EA">
                <w:rPr>
                  <w:b/>
                  <w:noProof/>
                  <w:sz w:val="28"/>
                </w:rPr>
                <w:t>1</w:t>
              </w:r>
              <w:r w:rsidR="00803B83">
                <w:rPr>
                  <w:b/>
                  <w:noProof/>
                  <w:sz w:val="28"/>
                </w:rPr>
                <w:t>9</w:t>
              </w:r>
              <w:r w:rsidR="00863BEA">
                <w:rPr>
                  <w:b/>
                  <w:noProof/>
                  <w:sz w:val="28"/>
                </w:rPr>
                <w:t>.</w:t>
              </w:r>
              <w:r w:rsidR="00803B83">
                <w:rPr>
                  <w:b/>
                  <w:noProof/>
                  <w:sz w:val="28"/>
                </w:rPr>
                <w:t>0</w:t>
              </w:r>
              <w:r w:rsidR="00863BE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4A77D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4EA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4A7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5B8B">
                <w:rPr>
                  <w:rFonts w:hint="eastAsia"/>
                  <w:noProof/>
                  <w:lang w:eastAsia="zh-CN"/>
                </w:rPr>
                <w:t>TEI</w:t>
              </w:r>
              <w:r w:rsidR="00CD5B8B">
                <w:rPr>
                  <w:noProof/>
                </w:rPr>
                <w:t>1</w:t>
              </w:r>
              <w:r w:rsidR="00007C69">
                <w:rPr>
                  <w:noProof/>
                </w:rPr>
                <w:t>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4A7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304">
                <w:rPr>
                  <w:noProof/>
                </w:rPr>
                <w:t>2024-</w:t>
              </w:r>
              <w:r w:rsidR="00FD47A6">
                <w:rPr>
                  <w:noProof/>
                </w:rPr>
                <w:t>11</w:t>
              </w:r>
              <w:r w:rsidR="00DB7304">
                <w:rPr>
                  <w:noProof/>
                </w:rPr>
                <w:t>-</w:t>
              </w:r>
              <w:r w:rsidR="00FD47A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32E97" w:rsidR="001E41F3" w:rsidRDefault="00D328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E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E18B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42FF9" w14:textId="77777777" w:rsidR="00D328E0" w:rsidRDefault="00D328E0">
      <w:r>
        <w:separator/>
      </w:r>
    </w:p>
  </w:endnote>
  <w:endnote w:type="continuationSeparator" w:id="0">
    <w:p w14:paraId="3C908EE9" w14:textId="77777777" w:rsidR="00D328E0" w:rsidRDefault="00D3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205F3" w14:textId="77777777" w:rsidR="00D328E0" w:rsidRDefault="00D328E0">
      <w:r>
        <w:separator/>
      </w:r>
    </w:p>
  </w:footnote>
  <w:footnote w:type="continuationSeparator" w:id="0">
    <w:p w14:paraId="77547648" w14:textId="77777777" w:rsidR="00D328E0" w:rsidRDefault="00D32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A77D2"/>
    <w:rsid w:val="004B038D"/>
    <w:rsid w:val="004B75B7"/>
    <w:rsid w:val="004C26A5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18B9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3B83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C1837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8E0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20C12-F38A-468E-9C94-3BC740DA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1900-01-01T00:00:00Z</cp:lastPrinted>
  <dcterms:created xsi:type="dcterms:W3CDTF">2024-10-15T01:33:00Z</dcterms:created>
  <dcterms:modified xsi:type="dcterms:W3CDTF">2024-11-11T06:56:00Z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